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33DC6">
        <w:rPr>
          <w:rFonts w:cs="Arial"/>
          <w:b/>
          <w:caps/>
          <w:sz w:val="28"/>
          <w:szCs w:val="28"/>
        </w:rPr>
        <w:t>1</w:t>
      </w:r>
      <w:r w:rsidR="006B300F">
        <w:rPr>
          <w:rFonts w:cs="Arial"/>
          <w:b/>
          <w:caps/>
          <w:sz w:val="28"/>
          <w:szCs w:val="28"/>
        </w:rPr>
        <w:t>6</w:t>
      </w:r>
      <w:r w:rsidR="000C1B7A">
        <w:rPr>
          <w:rFonts w:cs="Arial"/>
          <w:b/>
          <w:caps/>
          <w:sz w:val="28"/>
          <w:szCs w:val="28"/>
        </w:rPr>
        <w:t>23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D5EC3" w:rsidP="00E9108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Estudo para </w:t>
            </w:r>
            <w:r w:rsidR="002D5B9E">
              <w:rPr>
                <w:rFonts w:cs="Arial"/>
                <w:sz w:val="20"/>
                <w:szCs w:val="20"/>
              </w:rPr>
              <w:t xml:space="preserve">a </w:t>
            </w:r>
            <w:r w:rsidR="00E91088">
              <w:rPr>
                <w:rFonts w:cs="Arial"/>
                <w:sz w:val="20"/>
                <w:szCs w:val="20"/>
              </w:rPr>
              <w:t>construção de lombadas na Rua Santo Ivo, no Cidade Salvador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DD73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DD73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 xml:space="preserve">providências cabíveis </w:t>
      </w:r>
      <w:r w:rsidR="00127218">
        <w:rPr>
          <w:rFonts w:cs="Arial"/>
        </w:rPr>
        <w:t xml:space="preserve">visando à </w:t>
      </w:r>
      <w:r w:rsidR="00127218" w:rsidRPr="00127218">
        <w:rPr>
          <w:rFonts w:cs="Arial"/>
        </w:rPr>
        <w:t>realiza</w:t>
      </w:r>
      <w:r w:rsidR="00127218">
        <w:rPr>
          <w:rFonts w:cs="Arial"/>
        </w:rPr>
        <w:t xml:space="preserve">ção de </w:t>
      </w:r>
      <w:r w:rsidR="00127218" w:rsidRPr="00127218">
        <w:rPr>
          <w:rFonts w:cs="Arial"/>
        </w:rPr>
        <w:t xml:space="preserve">estudo </w:t>
      </w:r>
      <w:r w:rsidR="002D5B9E" w:rsidRPr="002D5B9E">
        <w:rPr>
          <w:rFonts w:cs="Arial"/>
        </w:rPr>
        <w:t xml:space="preserve">para </w:t>
      </w:r>
      <w:r w:rsidR="002D5B9E">
        <w:rPr>
          <w:rFonts w:cs="Arial"/>
        </w:rPr>
        <w:t xml:space="preserve">a </w:t>
      </w:r>
      <w:r w:rsidR="002D5B9E" w:rsidRPr="002D5B9E">
        <w:rPr>
          <w:rFonts w:cs="Arial"/>
        </w:rPr>
        <w:t>construção de lombadas na Rua Santo Ivo, no Cidade Salvador</w:t>
      </w:r>
      <w:r w:rsidR="00DF14B8">
        <w:rPr>
          <w:rFonts w:cs="Arial"/>
        </w:rPr>
        <w:t>.</w:t>
      </w:r>
    </w:p>
    <w:p w:rsidR="00914B25" w:rsidRDefault="00EE296A" w:rsidP="00DD73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E296A">
        <w:rPr>
          <w:rFonts w:cs="Arial"/>
        </w:rPr>
        <w:t xml:space="preserve">O presente requerimento é medida necessária, pois, </w:t>
      </w:r>
      <w:r w:rsidR="00DD731C" w:rsidRPr="00DD731C">
        <w:rPr>
          <w:rFonts w:cs="Arial"/>
          <w:color w:val="000000"/>
          <w:shd w:val="clear" w:color="auto" w:fill="FFFFFF"/>
        </w:rPr>
        <w:t xml:space="preserve">trata-se de uma rua de movimento intenso de veículos e pedestres no </w:t>
      </w:r>
      <w:r w:rsidR="00946059">
        <w:rPr>
          <w:rFonts w:cs="Arial"/>
          <w:color w:val="000000"/>
          <w:shd w:val="clear" w:color="auto" w:fill="FFFFFF"/>
        </w:rPr>
        <w:t xml:space="preserve">referido </w:t>
      </w:r>
      <w:r w:rsidR="00DD731C" w:rsidRPr="00DD731C">
        <w:rPr>
          <w:rFonts w:cs="Arial"/>
          <w:color w:val="000000"/>
          <w:shd w:val="clear" w:color="auto" w:fill="FFFFFF"/>
        </w:rPr>
        <w:t>bairro, o que aumenta o risco de acidentes n</w:t>
      </w:r>
      <w:r w:rsidR="00892950">
        <w:rPr>
          <w:rFonts w:cs="Arial"/>
          <w:color w:val="000000"/>
          <w:shd w:val="clear" w:color="auto" w:fill="FFFFFF"/>
        </w:rPr>
        <w:t>a</w:t>
      </w:r>
      <w:r w:rsidR="00DD731C" w:rsidRPr="00DD731C">
        <w:rPr>
          <w:rFonts w:cs="Arial"/>
          <w:color w:val="000000"/>
          <w:shd w:val="clear" w:color="auto" w:fill="FFFFFF"/>
        </w:rPr>
        <w:t xml:space="preserve"> </w:t>
      </w:r>
      <w:r w:rsidR="00892950">
        <w:rPr>
          <w:rFonts w:cs="Arial"/>
          <w:color w:val="000000"/>
          <w:shd w:val="clear" w:color="auto" w:fill="FFFFFF"/>
        </w:rPr>
        <w:t>localidade</w:t>
      </w:r>
      <w:bookmarkStart w:id="0" w:name="_GoBack"/>
      <w:bookmarkEnd w:id="0"/>
      <w:r w:rsidR="00914B25">
        <w:rPr>
          <w:rFonts w:cs="Arial"/>
        </w:rPr>
        <w:t>.</w:t>
      </w:r>
    </w:p>
    <w:p w:rsidR="005717D0" w:rsidRPr="004A2030" w:rsidRDefault="00DD731C" w:rsidP="00DD731C">
      <w:pPr>
        <w:tabs>
          <w:tab w:val="left" w:pos="-600"/>
          <w:tab w:val="left" w:pos="3402"/>
        </w:tabs>
        <w:spacing w:after="120" w:line="324" w:lineRule="auto"/>
        <w:ind w:firstLine="1701"/>
        <w:jc w:val="both"/>
        <w:rPr>
          <w:rFonts w:cs="Arial"/>
        </w:rPr>
      </w:pPr>
      <w:r w:rsidRPr="00DD731C">
        <w:rPr>
          <w:rFonts w:cs="Arial"/>
        </w:rPr>
        <w:t>Os moradores reclamam que ao longo da via existe apenas uma lombada, o que não garante que os motoristas respeitem os limites de velocidade</w:t>
      </w:r>
      <w:r w:rsidR="007C2337">
        <w:rPr>
          <w:rFonts w:cs="Arial"/>
        </w:rPr>
        <w:t>.</w:t>
      </w:r>
    </w:p>
    <w:p w:rsidR="00674860" w:rsidRDefault="00C041F5" w:rsidP="00DD73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041F5">
        <w:rPr>
          <w:rFonts w:cs="Arial"/>
        </w:rPr>
        <w:t>Dessa forma, respeitosamente, acion</w:t>
      </w:r>
      <w:r w:rsidR="00D4017B">
        <w:rPr>
          <w:rFonts w:cs="Arial"/>
        </w:rPr>
        <w:t xml:space="preserve">amos a Administração Municipal </w:t>
      </w:r>
      <w:r w:rsidRPr="00C041F5">
        <w:rPr>
          <w:rFonts w:cs="Arial"/>
        </w:rPr>
        <w:t>e agradecemos por seu empenho para que a situação seja devidamente considerada e atendida</w:t>
      </w:r>
      <w:r w:rsidR="008A6E16">
        <w:rPr>
          <w:rFonts w:cs="Arial"/>
        </w:rPr>
        <w:t>.</w:t>
      </w:r>
    </w:p>
    <w:p w:rsidR="00820B1B" w:rsidRDefault="00820B1B" w:rsidP="00DD73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20B1B">
        <w:rPr>
          <w:rFonts w:cs="Arial"/>
        </w:rPr>
        <w:t>Na certeza de recebermos atenção ao indicado, subscrevemos agradecidos</w:t>
      </w:r>
      <w:r>
        <w:rPr>
          <w:rFonts w:cs="Arial"/>
        </w:rPr>
        <w:t>.</w:t>
      </w:r>
    </w:p>
    <w:p w:rsidR="00691975" w:rsidRDefault="003A77BE" w:rsidP="0059784F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A7542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9A7542">
        <w:rPr>
          <w:rFonts w:cs="Arial"/>
        </w:rPr>
        <w:t>junh</w:t>
      </w:r>
      <w:r w:rsidR="00CD7996">
        <w:rPr>
          <w:rFonts w:cs="Arial"/>
        </w:rPr>
        <w:t>o</w:t>
      </w:r>
      <w:r w:rsidR="005A1020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A0BDC" w:rsidRPr="005D429C" w:rsidRDefault="001A0BDC" w:rsidP="001A0BD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05932" w:rsidRDefault="001A0BDC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E61697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ODEMOS</w:t>
      </w:r>
    </w:p>
    <w:sectPr w:rsidR="00A0593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9AC" w:rsidRDefault="001969AC">
      <w:r>
        <w:separator/>
      </w:r>
    </w:p>
  </w:endnote>
  <w:endnote w:type="continuationSeparator" w:id="0">
    <w:p w:rsidR="001969AC" w:rsidRDefault="0019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9AC" w:rsidRDefault="001969AC">
      <w:r>
        <w:separator/>
      </w:r>
    </w:p>
  </w:footnote>
  <w:footnote w:type="continuationSeparator" w:id="0">
    <w:p w:rsidR="001969AC" w:rsidRDefault="00196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A2030">
      <w:rPr>
        <w:rFonts w:cs="Arial"/>
        <w:b/>
        <w:sz w:val="20"/>
        <w:szCs w:val="20"/>
        <w:u w:val="single"/>
      </w:rPr>
      <w:t>1</w:t>
    </w:r>
    <w:r w:rsidR="0016647C">
      <w:rPr>
        <w:rFonts w:cs="Arial"/>
        <w:b/>
        <w:sz w:val="20"/>
        <w:szCs w:val="20"/>
        <w:u w:val="single"/>
      </w:rPr>
      <w:t>377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BDC">
      <w:rPr>
        <w:rFonts w:cs="Arial"/>
        <w:b/>
        <w:sz w:val="20"/>
        <w:szCs w:val="20"/>
        <w:u w:val="single"/>
      </w:rPr>
      <w:t>Roninha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A75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A754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DDC"/>
    <w:rsid w:val="00011AE9"/>
    <w:rsid w:val="00012789"/>
    <w:rsid w:val="0001430A"/>
    <w:rsid w:val="00022CD8"/>
    <w:rsid w:val="00024FD3"/>
    <w:rsid w:val="00025B1F"/>
    <w:rsid w:val="00030DCE"/>
    <w:rsid w:val="00033AE3"/>
    <w:rsid w:val="00034A23"/>
    <w:rsid w:val="00037D14"/>
    <w:rsid w:val="00043B26"/>
    <w:rsid w:val="00045D0E"/>
    <w:rsid w:val="00047EFF"/>
    <w:rsid w:val="00053BB0"/>
    <w:rsid w:val="00056288"/>
    <w:rsid w:val="000639B6"/>
    <w:rsid w:val="00063D05"/>
    <w:rsid w:val="00064157"/>
    <w:rsid w:val="000805E2"/>
    <w:rsid w:val="000866C7"/>
    <w:rsid w:val="00086F0A"/>
    <w:rsid w:val="000921C3"/>
    <w:rsid w:val="00094490"/>
    <w:rsid w:val="000958D5"/>
    <w:rsid w:val="0009706E"/>
    <w:rsid w:val="00097CAE"/>
    <w:rsid w:val="000A1D21"/>
    <w:rsid w:val="000A2C07"/>
    <w:rsid w:val="000B5354"/>
    <w:rsid w:val="000C1B7A"/>
    <w:rsid w:val="000C3122"/>
    <w:rsid w:val="000D5B1B"/>
    <w:rsid w:val="000E2B8B"/>
    <w:rsid w:val="000E3BE0"/>
    <w:rsid w:val="000E7178"/>
    <w:rsid w:val="000F6251"/>
    <w:rsid w:val="00103135"/>
    <w:rsid w:val="0010354A"/>
    <w:rsid w:val="00106091"/>
    <w:rsid w:val="00110444"/>
    <w:rsid w:val="0011135B"/>
    <w:rsid w:val="0011762B"/>
    <w:rsid w:val="00127218"/>
    <w:rsid w:val="00127BFD"/>
    <w:rsid w:val="00133156"/>
    <w:rsid w:val="00134CF2"/>
    <w:rsid w:val="001354B7"/>
    <w:rsid w:val="00136B9E"/>
    <w:rsid w:val="00143AD7"/>
    <w:rsid w:val="001444E6"/>
    <w:rsid w:val="0014591F"/>
    <w:rsid w:val="00150EE2"/>
    <w:rsid w:val="001564C9"/>
    <w:rsid w:val="001614EC"/>
    <w:rsid w:val="0016647C"/>
    <w:rsid w:val="001706D2"/>
    <w:rsid w:val="0017083B"/>
    <w:rsid w:val="00172E81"/>
    <w:rsid w:val="001732F2"/>
    <w:rsid w:val="00174232"/>
    <w:rsid w:val="0017465C"/>
    <w:rsid w:val="0018069A"/>
    <w:rsid w:val="00181CD2"/>
    <w:rsid w:val="001840AD"/>
    <w:rsid w:val="00184C4D"/>
    <w:rsid w:val="001911FF"/>
    <w:rsid w:val="0019232E"/>
    <w:rsid w:val="001940AA"/>
    <w:rsid w:val="001969AC"/>
    <w:rsid w:val="001A09F2"/>
    <w:rsid w:val="001A0BDC"/>
    <w:rsid w:val="001B0773"/>
    <w:rsid w:val="001B5CA7"/>
    <w:rsid w:val="001B6067"/>
    <w:rsid w:val="001C3E9C"/>
    <w:rsid w:val="001C53F1"/>
    <w:rsid w:val="001C6B74"/>
    <w:rsid w:val="001C7A18"/>
    <w:rsid w:val="001D539A"/>
    <w:rsid w:val="001D6732"/>
    <w:rsid w:val="001E01CA"/>
    <w:rsid w:val="001E46F4"/>
    <w:rsid w:val="001E4ADC"/>
    <w:rsid w:val="001F13C3"/>
    <w:rsid w:val="001F33CF"/>
    <w:rsid w:val="001F54BC"/>
    <w:rsid w:val="00203BA5"/>
    <w:rsid w:val="00204A6A"/>
    <w:rsid w:val="00204ED7"/>
    <w:rsid w:val="0020539C"/>
    <w:rsid w:val="00205E78"/>
    <w:rsid w:val="00212E2C"/>
    <w:rsid w:val="00214D62"/>
    <w:rsid w:val="00215DB2"/>
    <w:rsid w:val="002306E4"/>
    <w:rsid w:val="00230859"/>
    <w:rsid w:val="00230EBD"/>
    <w:rsid w:val="00231E06"/>
    <w:rsid w:val="00240DDA"/>
    <w:rsid w:val="00242CA0"/>
    <w:rsid w:val="002460CA"/>
    <w:rsid w:val="0025135A"/>
    <w:rsid w:val="00253C82"/>
    <w:rsid w:val="00256809"/>
    <w:rsid w:val="00257FA1"/>
    <w:rsid w:val="002639D4"/>
    <w:rsid w:val="00266B01"/>
    <w:rsid w:val="00266C39"/>
    <w:rsid w:val="00270AC7"/>
    <w:rsid w:val="002724F9"/>
    <w:rsid w:val="00281877"/>
    <w:rsid w:val="002913E2"/>
    <w:rsid w:val="0029179A"/>
    <w:rsid w:val="002A0655"/>
    <w:rsid w:val="002A3BAA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D5B9E"/>
    <w:rsid w:val="002E11FC"/>
    <w:rsid w:val="002E12C0"/>
    <w:rsid w:val="002E6F86"/>
    <w:rsid w:val="002F02DB"/>
    <w:rsid w:val="002F3F90"/>
    <w:rsid w:val="0030168E"/>
    <w:rsid w:val="003060CD"/>
    <w:rsid w:val="00317C1A"/>
    <w:rsid w:val="003205B5"/>
    <w:rsid w:val="00323F0F"/>
    <w:rsid w:val="003272A9"/>
    <w:rsid w:val="00343DCC"/>
    <w:rsid w:val="00343E6B"/>
    <w:rsid w:val="003459E6"/>
    <w:rsid w:val="00346E9F"/>
    <w:rsid w:val="00347D5E"/>
    <w:rsid w:val="00352128"/>
    <w:rsid w:val="00362F8B"/>
    <w:rsid w:val="003638CC"/>
    <w:rsid w:val="00367DC3"/>
    <w:rsid w:val="00376CD3"/>
    <w:rsid w:val="003770FF"/>
    <w:rsid w:val="00381797"/>
    <w:rsid w:val="003817BD"/>
    <w:rsid w:val="003848C4"/>
    <w:rsid w:val="00385370"/>
    <w:rsid w:val="00385C96"/>
    <w:rsid w:val="00395C87"/>
    <w:rsid w:val="00397FF3"/>
    <w:rsid w:val="003A1AD8"/>
    <w:rsid w:val="003A2AE5"/>
    <w:rsid w:val="003A77BE"/>
    <w:rsid w:val="003B0528"/>
    <w:rsid w:val="003B0CD2"/>
    <w:rsid w:val="003B372E"/>
    <w:rsid w:val="003B3C62"/>
    <w:rsid w:val="003C481E"/>
    <w:rsid w:val="003E188F"/>
    <w:rsid w:val="003E2535"/>
    <w:rsid w:val="003E2B39"/>
    <w:rsid w:val="003F0515"/>
    <w:rsid w:val="003F2C11"/>
    <w:rsid w:val="003F7D5C"/>
    <w:rsid w:val="00412795"/>
    <w:rsid w:val="004241A4"/>
    <w:rsid w:val="0043369C"/>
    <w:rsid w:val="00435B72"/>
    <w:rsid w:val="0043610D"/>
    <w:rsid w:val="004468D2"/>
    <w:rsid w:val="00451BDA"/>
    <w:rsid w:val="00452673"/>
    <w:rsid w:val="00457564"/>
    <w:rsid w:val="0046044A"/>
    <w:rsid w:val="00464CAE"/>
    <w:rsid w:val="00471AAE"/>
    <w:rsid w:val="00484A85"/>
    <w:rsid w:val="00485A36"/>
    <w:rsid w:val="00487D64"/>
    <w:rsid w:val="00493115"/>
    <w:rsid w:val="0049423C"/>
    <w:rsid w:val="004A014D"/>
    <w:rsid w:val="004A2030"/>
    <w:rsid w:val="004A4DE1"/>
    <w:rsid w:val="004B69C5"/>
    <w:rsid w:val="004C0CA0"/>
    <w:rsid w:val="004C0E4F"/>
    <w:rsid w:val="004C0F6B"/>
    <w:rsid w:val="004C2C30"/>
    <w:rsid w:val="004C4A65"/>
    <w:rsid w:val="004C6832"/>
    <w:rsid w:val="004C6C78"/>
    <w:rsid w:val="004D081B"/>
    <w:rsid w:val="004D32C5"/>
    <w:rsid w:val="004D3A9D"/>
    <w:rsid w:val="004D7F2F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246E"/>
    <w:rsid w:val="0051367E"/>
    <w:rsid w:val="00515DAD"/>
    <w:rsid w:val="00521ABE"/>
    <w:rsid w:val="00523673"/>
    <w:rsid w:val="00524669"/>
    <w:rsid w:val="00533862"/>
    <w:rsid w:val="00536601"/>
    <w:rsid w:val="00540B1F"/>
    <w:rsid w:val="00543B1A"/>
    <w:rsid w:val="00547485"/>
    <w:rsid w:val="00554FC4"/>
    <w:rsid w:val="00557EF4"/>
    <w:rsid w:val="00564368"/>
    <w:rsid w:val="00564775"/>
    <w:rsid w:val="00570D8A"/>
    <w:rsid w:val="005717D0"/>
    <w:rsid w:val="005717D2"/>
    <w:rsid w:val="005736A2"/>
    <w:rsid w:val="00576238"/>
    <w:rsid w:val="0058109A"/>
    <w:rsid w:val="005846A3"/>
    <w:rsid w:val="00584E86"/>
    <w:rsid w:val="005868AE"/>
    <w:rsid w:val="00590750"/>
    <w:rsid w:val="0059363C"/>
    <w:rsid w:val="005937EC"/>
    <w:rsid w:val="005965BD"/>
    <w:rsid w:val="0059784F"/>
    <w:rsid w:val="005A01D0"/>
    <w:rsid w:val="005A03FA"/>
    <w:rsid w:val="005A1020"/>
    <w:rsid w:val="005A2B48"/>
    <w:rsid w:val="005A2D4F"/>
    <w:rsid w:val="005B3D21"/>
    <w:rsid w:val="005B56BE"/>
    <w:rsid w:val="005C3938"/>
    <w:rsid w:val="005D093A"/>
    <w:rsid w:val="005D2CB3"/>
    <w:rsid w:val="005D30B2"/>
    <w:rsid w:val="005D5519"/>
    <w:rsid w:val="005D58C4"/>
    <w:rsid w:val="005D702D"/>
    <w:rsid w:val="005D761A"/>
    <w:rsid w:val="005E138D"/>
    <w:rsid w:val="005F124D"/>
    <w:rsid w:val="005F3CFD"/>
    <w:rsid w:val="006041AC"/>
    <w:rsid w:val="006144F0"/>
    <w:rsid w:val="00615891"/>
    <w:rsid w:val="00624472"/>
    <w:rsid w:val="0062576D"/>
    <w:rsid w:val="00630874"/>
    <w:rsid w:val="00633DC6"/>
    <w:rsid w:val="006342A9"/>
    <w:rsid w:val="006426AE"/>
    <w:rsid w:val="00646550"/>
    <w:rsid w:val="00650427"/>
    <w:rsid w:val="00651B00"/>
    <w:rsid w:val="00651D9D"/>
    <w:rsid w:val="00654B6F"/>
    <w:rsid w:val="00655F93"/>
    <w:rsid w:val="00656B85"/>
    <w:rsid w:val="00656C18"/>
    <w:rsid w:val="006627ED"/>
    <w:rsid w:val="006664AA"/>
    <w:rsid w:val="0066682B"/>
    <w:rsid w:val="00671277"/>
    <w:rsid w:val="006716CD"/>
    <w:rsid w:val="00673239"/>
    <w:rsid w:val="00674860"/>
    <w:rsid w:val="00674F7D"/>
    <w:rsid w:val="00677978"/>
    <w:rsid w:val="00681021"/>
    <w:rsid w:val="00682E6E"/>
    <w:rsid w:val="00683CB8"/>
    <w:rsid w:val="006852F2"/>
    <w:rsid w:val="00690D1E"/>
    <w:rsid w:val="00691738"/>
    <w:rsid w:val="00691975"/>
    <w:rsid w:val="00691CF5"/>
    <w:rsid w:val="00692C37"/>
    <w:rsid w:val="0069312F"/>
    <w:rsid w:val="00693CE1"/>
    <w:rsid w:val="00697028"/>
    <w:rsid w:val="006A370D"/>
    <w:rsid w:val="006A68DE"/>
    <w:rsid w:val="006A7F1B"/>
    <w:rsid w:val="006B0B8E"/>
    <w:rsid w:val="006B15A9"/>
    <w:rsid w:val="006B23ED"/>
    <w:rsid w:val="006B300F"/>
    <w:rsid w:val="006C18A7"/>
    <w:rsid w:val="006C1F23"/>
    <w:rsid w:val="006C4521"/>
    <w:rsid w:val="006C467C"/>
    <w:rsid w:val="006C59BC"/>
    <w:rsid w:val="006C5E1D"/>
    <w:rsid w:val="006D339F"/>
    <w:rsid w:val="006D6F7D"/>
    <w:rsid w:val="006E6581"/>
    <w:rsid w:val="006E7E66"/>
    <w:rsid w:val="006F21EE"/>
    <w:rsid w:val="006F4E64"/>
    <w:rsid w:val="006F5435"/>
    <w:rsid w:val="006F7B0A"/>
    <w:rsid w:val="00712E28"/>
    <w:rsid w:val="00713B83"/>
    <w:rsid w:val="00715F74"/>
    <w:rsid w:val="00722583"/>
    <w:rsid w:val="00725205"/>
    <w:rsid w:val="00725E66"/>
    <w:rsid w:val="007274B8"/>
    <w:rsid w:val="00727CDB"/>
    <w:rsid w:val="0073062F"/>
    <w:rsid w:val="00730BE1"/>
    <w:rsid w:val="0073407F"/>
    <w:rsid w:val="00747A8E"/>
    <w:rsid w:val="00760B49"/>
    <w:rsid w:val="00765ECD"/>
    <w:rsid w:val="00770D1F"/>
    <w:rsid w:val="00770F33"/>
    <w:rsid w:val="0077341D"/>
    <w:rsid w:val="00775A1B"/>
    <w:rsid w:val="00775C0C"/>
    <w:rsid w:val="007838DC"/>
    <w:rsid w:val="00786BE9"/>
    <w:rsid w:val="007902E6"/>
    <w:rsid w:val="00790509"/>
    <w:rsid w:val="00790911"/>
    <w:rsid w:val="00793B87"/>
    <w:rsid w:val="0079610E"/>
    <w:rsid w:val="00796991"/>
    <w:rsid w:val="007A5A9C"/>
    <w:rsid w:val="007B252E"/>
    <w:rsid w:val="007C2337"/>
    <w:rsid w:val="007C4C54"/>
    <w:rsid w:val="007C5A52"/>
    <w:rsid w:val="007C5F7A"/>
    <w:rsid w:val="007D39FD"/>
    <w:rsid w:val="007D59D3"/>
    <w:rsid w:val="007D6E6F"/>
    <w:rsid w:val="007E02AD"/>
    <w:rsid w:val="007E0F3A"/>
    <w:rsid w:val="007E3F69"/>
    <w:rsid w:val="007F75CA"/>
    <w:rsid w:val="00800E3A"/>
    <w:rsid w:val="00801632"/>
    <w:rsid w:val="0080197E"/>
    <w:rsid w:val="00804F23"/>
    <w:rsid w:val="008050EC"/>
    <w:rsid w:val="0080555F"/>
    <w:rsid w:val="00805B42"/>
    <w:rsid w:val="008067DF"/>
    <w:rsid w:val="00806D46"/>
    <w:rsid w:val="00810024"/>
    <w:rsid w:val="0081105D"/>
    <w:rsid w:val="00820B1B"/>
    <w:rsid w:val="00820C13"/>
    <w:rsid w:val="00833E7C"/>
    <w:rsid w:val="00833F85"/>
    <w:rsid w:val="00840A48"/>
    <w:rsid w:val="0084326F"/>
    <w:rsid w:val="00845316"/>
    <w:rsid w:val="00846652"/>
    <w:rsid w:val="008474F2"/>
    <w:rsid w:val="00853E3C"/>
    <w:rsid w:val="00861032"/>
    <w:rsid w:val="00863A26"/>
    <w:rsid w:val="008653B4"/>
    <w:rsid w:val="00870972"/>
    <w:rsid w:val="00870F59"/>
    <w:rsid w:val="008718DE"/>
    <w:rsid w:val="0087485D"/>
    <w:rsid w:val="00876EFD"/>
    <w:rsid w:val="00877B35"/>
    <w:rsid w:val="00877E50"/>
    <w:rsid w:val="00881A74"/>
    <w:rsid w:val="00882A22"/>
    <w:rsid w:val="008869B1"/>
    <w:rsid w:val="00886FB7"/>
    <w:rsid w:val="008909A4"/>
    <w:rsid w:val="00892950"/>
    <w:rsid w:val="008A0BA0"/>
    <w:rsid w:val="008A0EB2"/>
    <w:rsid w:val="008A2C08"/>
    <w:rsid w:val="008A6E16"/>
    <w:rsid w:val="008B4774"/>
    <w:rsid w:val="008B718C"/>
    <w:rsid w:val="008C33AB"/>
    <w:rsid w:val="008C68E6"/>
    <w:rsid w:val="008C72B7"/>
    <w:rsid w:val="008E67EA"/>
    <w:rsid w:val="008F1E6B"/>
    <w:rsid w:val="008F32B5"/>
    <w:rsid w:val="008F3B74"/>
    <w:rsid w:val="008F5695"/>
    <w:rsid w:val="008F7625"/>
    <w:rsid w:val="00902ECD"/>
    <w:rsid w:val="00914B25"/>
    <w:rsid w:val="00922964"/>
    <w:rsid w:val="00927738"/>
    <w:rsid w:val="009321EF"/>
    <w:rsid w:val="009329F7"/>
    <w:rsid w:val="009362A2"/>
    <w:rsid w:val="00946059"/>
    <w:rsid w:val="0095731D"/>
    <w:rsid w:val="009579A2"/>
    <w:rsid w:val="0096194D"/>
    <w:rsid w:val="00973BE4"/>
    <w:rsid w:val="00973CDD"/>
    <w:rsid w:val="009747F8"/>
    <w:rsid w:val="009768E6"/>
    <w:rsid w:val="00980B5A"/>
    <w:rsid w:val="00992502"/>
    <w:rsid w:val="009956BB"/>
    <w:rsid w:val="009958CE"/>
    <w:rsid w:val="009A2ABD"/>
    <w:rsid w:val="009A6FC5"/>
    <w:rsid w:val="009A7542"/>
    <w:rsid w:val="009B207E"/>
    <w:rsid w:val="009B32F8"/>
    <w:rsid w:val="009B3567"/>
    <w:rsid w:val="009B5653"/>
    <w:rsid w:val="009C0A2D"/>
    <w:rsid w:val="009C6F58"/>
    <w:rsid w:val="009D0F6E"/>
    <w:rsid w:val="009D4534"/>
    <w:rsid w:val="009D50D4"/>
    <w:rsid w:val="009D512F"/>
    <w:rsid w:val="009D7D92"/>
    <w:rsid w:val="009E1F05"/>
    <w:rsid w:val="009E2101"/>
    <w:rsid w:val="009E6263"/>
    <w:rsid w:val="009E6B3F"/>
    <w:rsid w:val="009F1A9A"/>
    <w:rsid w:val="009F6675"/>
    <w:rsid w:val="00A00E6E"/>
    <w:rsid w:val="00A01E20"/>
    <w:rsid w:val="00A0463C"/>
    <w:rsid w:val="00A05932"/>
    <w:rsid w:val="00A0655B"/>
    <w:rsid w:val="00A11F34"/>
    <w:rsid w:val="00A15048"/>
    <w:rsid w:val="00A153EA"/>
    <w:rsid w:val="00A21A8C"/>
    <w:rsid w:val="00A23A1F"/>
    <w:rsid w:val="00A27BBB"/>
    <w:rsid w:val="00A31A32"/>
    <w:rsid w:val="00A349F1"/>
    <w:rsid w:val="00A37227"/>
    <w:rsid w:val="00A461C6"/>
    <w:rsid w:val="00A46B01"/>
    <w:rsid w:val="00A6526E"/>
    <w:rsid w:val="00A70033"/>
    <w:rsid w:val="00A753E8"/>
    <w:rsid w:val="00A75733"/>
    <w:rsid w:val="00A844CE"/>
    <w:rsid w:val="00A85A5E"/>
    <w:rsid w:val="00A877EE"/>
    <w:rsid w:val="00A92CB9"/>
    <w:rsid w:val="00A97741"/>
    <w:rsid w:val="00AA6FC7"/>
    <w:rsid w:val="00AA749C"/>
    <w:rsid w:val="00AB0E31"/>
    <w:rsid w:val="00AB4F89"/>
    <w:rsid w:val="00AB67D7"/>
    <w:rsid w:val="00AC24F9"/>
    <w:rsid w:val="00AC6256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7D93"/>
    <w:rsid w:val="00B30EF9"/>
    <w:rsid w:val="00B34959"/>
    <w:rsid w:val="00B35057"/>
    <w:rsid w:val="00B36C0E"/>
    <w:rsid w:val="00B36FD3"/>
    <w:rsid w:val="00B37DAF"/>
    <w:rsid w:val="00B424DC"/>
    <w:rsid w:val="00B42A58"/>
    <w:rsid w:val="00B446D3"/>
    <w:rsid w:val="00B45AF4"/>
    <w:rsid w:val="00B5265F"/>
    <w:rsid w:val="00B55C4D"/>
    <w:rsid w:val="00B57E0F"/>
    <w:rsid w:val="00B67EB4"/>
    <w:rsid w:val="00B71CFA"/>
    <w:rsid w:val="00B72EEE"/>
    <w:rsid w:val="00B75CEF"/>
    <w:rsid w:val="00B77532"/>
    <w:rsid w:val="00B8293E"/>
    <w:rsid w:val="00B83A56"/>
    <w:rsid w:val="00B86525"/>
    <w:rsid w:val="00B92845"/>
    <w:rsid w:val="00B977F9"/>
    <w:rsid w:val="00BA1565"/>
    <w:rsid w:val="00BA6DDD"/>
    <w:rsid w:val="00BB1A6F"/>
    <w:rsid w:val="00BB3F3E"/>
    <w:rsid w:val="00BC123C"/>
    <w:rsid w:val="00BC18AE"/>
    <w:rsid w:val="00BC44DF"/>
    <w:rsid w:val="00BC58F1"/>
    <w:rsid w:val="00BC685F"/>
    <w:rsid w:val="00BD1F36"/>
    <w:rsid w:val="00BD34B9"/>
    <w:rsid w:val="00BD3C47"/>
    <w:rsid w:val="00BD6A4C"/>
    <w:rsid w:val="00BD6F85"/>
    <w:rsid w:val="00BE1B39"/>
    <w:rsid w:val="00BE1B98"/>
    <w:rsid w:val="00BE4559"/>
    <w:rsid w:val="00BF0471"/>
    <w:rsid w:val="00BF76F2"/>
    <w:rsid w:val="00BF791A"/>
    <w:rsid w:val="00C02F15"/>
    <w:rsid w:val="00C040CD"/>
    <w:rsid w:val="00C041F5"/>
    <w:rsid w:val="00C06926"/>
    <w:rsid w:val="00C06BEA"/>
    <w:rsid w:val="00C076A8"/>
    <w:rsid w:val="00C10DC3"/>
    <w:rsid w:val="00C13CD8"/>
    <w:rsid w:val="00C1520A"/>
    <w:rsid w:val="00C15545"/>
    <w:rsid w:val="00C20455"/>
    <w:rsid w:val="00C36E68"/>
    <w:rsid w:val="00C379C9"/>
    <w:rsid w:val="00C42806"/>
    <w:rsid w:val="00C44D39"/>
    <w:rsid w:val="00C45509"/>
    <w:rsid w:val="00C46328"/>
    <w:rsid w:val="00C60348"/>
    <w:rsid w:val="00C61733"/>
    <w:rsid w:val="00C618F0"/>
    <w:rsid w:val="00C7080A"/>
    <w:rsid w:val="00C7096C"/>
    <w:rsid w:val="00C73A1C"/>
    <w:rsid w:val="00C76263"/>
    <w:rsid w:val="00C81A87"/>
    <w:rsid w:val="00C81F67"/>
    <w:rsid w:val="00C94949"/>
    <w:rsid w:val="00CA1995"/>
    <w:rsid w:val="00CA3041"/>
    <w:rsid w:val="00CA5103"/>
    <w:rsid w:val="00CA759E"/>
    <w:rsid w:val="00CA7AD2"/>
    <w:rsid w:val="00CB2BAB"/>
    <w:rsid w:val="00CB45A8"/>
    <w:rsid w:val="00CC3F13"/>
    <w:rsid w:val="00CD06BD"/>
    <w:rsid w:val="00CD3876"/>
    <w:rsid w:val="00CD447B"/>
    <w:rsid w:val="00CD5EC3"/>
    <w:rsid w:val="00CD7996"/>
    <w:rsid w:val="00CE3BB1"/>
    <w:rsid w:val="00CE750E"/>
    <w:rsid w:val="00CF22F7"/>
    <w:rsid w:val="00CF31DE"/>
    <w:rsid w:val="00CF7AF7"/>
    <w:rsid w:val="00D00603"/>
    <w:rsid w:val="00D02CDE"/>
    <w:rsid w:val="00D11D11"/>
    <w:rsid w:val="00D14EB1"/>
    <w:rsid w:val="00D16CA1"/>
    <w:rsid w:val="00D2072E"/>
    <w:rsid w:val="00D233C7"/>
    <w:rsid w:val="00D2763E"/>
    <w:rsid w:val="00D35697"/>
    <w:rsid w:val="00D4017B"/>
    <w:rsid w:val="00D423B1"/>
    <w:rsid w:val="00D4538D"/>
    <w:rsid w:val="00D4614C"/>
    <w:rsid w:val="00D507D5"/>
    <w:rsid w:val="00D5430F"/>
    <w:rsid w:val="00D54CB6"/>
    <w:rsid w:val="00D564F1"/>
    <w:rsid w:val="00D61F6C"/>
    <w:rsid w:val="00D627F3"/>
    <w:rsid w:val="00D64A2A"/>
    <w:rsid w:val="00D65E2C"/>
    <w:rsid w:val="00D66060"/>
    <w:rsid w:val="00D67189"/>
    <w:rsid w:val="00D704F0"/>
    <w:rsid w:val="00D82BAD"/>
    <w:rsid w:val="00D8365B"/>
    <w:rsid w:val="00D90CF2"/>
    <w:rsid w:val="00D9348D"/>
    <w:rsid w:val="00D97EF0"/>
    <w:rsid w:val="00DA1ADA"/>
    <w:rsid w:val="00DA4E79"/>
    <w:rsid w:val="00DA78DE"/>
    <w:rsid w:val="00DB23E5"/>
    <w:rsid w:val="00DB48F6"/>
    <w:rsid w:val="00DB598B"/>
    <w:rsid w:val="00DB7E1A"/>
    <w:rsid w:val="00DC12B4"/>
    <w:rsid w:val="00DC12E3"/>
    <w:rsid w:val="00DD024E"/>
    <w:rsid w:val="00DD0F8C"/>
    <w:rsid w:val="00DD5793"/>
    <w:rsid w:val="00DD5C1F"/>
    <w:rsid w:val="00DD731C"/>
    <w:rsid w:val="00DD7D6D"/>
    <w:rsid w:val="00DE1CC6"/>
    <w:rsid w:val="00DE50DD"/>
    <w:rsid w:val="00DF14B8"/>
    <w:rsid w:val="00E0249F"/>
    <w:rsid w:val="00E061C6"/>
    <w:rsid w:val="00E065B3"/>
    <w:rsid w:val="00E06755"/>
    <w:rsid w:val="00E07978"/>
    <w:rsid w:val="00E11E71"/>
    <w:rsid w:val="00E11F92"/>
    <w:rsid w:val="00E14CA4"/>
    <w:rsid w:val="00E14F37"/>
    <w:rsid w:val="00E21B52"/>
    <w:rsid w:val="00E231D8"/>
    <w:rsid w:val="00E25659"/>
    <w:rsid w:val="00E271E1"/>
    <w:rsid w:val="00E3022D"/>
    <w:rsid w:val="00E36331"/>
    <w:rsid w:val="00E40866"/>
    <w:rsid w:val="00E51448"/>
    <w:rsid w:val="00E61697"/>
    <w:rsid w:val="00E624DE"/>
    <w:rsid w:val="00E66CFD"/>
    <w:rsid w:val="00E670AB"/>
    <w:rsid w:val="00E721EC"/>
    <w:rsid w:val="00E7311B"/>
    <w:rsid w:val="00E7547E"/>
    <w:rsid w:val="00E75633"/>
    <w:rsid w:val="00E76E1D"/>
    <w:rsid w:val="00E83EE3"/>
    <w:rsid w:val="00E85CB8"/>
    <w:rsid w:val="00E86C30"/>
    <w:rsid w:val="00E90791"/>
    <w:rsid w:val="00E90C30"/>
    <w:rsid w:val="00E91088"/>
    <w:rsid w:val="00E920F5"/>
    <w:rsid w:val="00E95AD8"/>
    <w:rsid w:val="00EA273E"/>
    <w:rsid w:val="00EA5BBF"/>
    <w:rsid w:val="00EA6AD9"/>
    <w:rsid w:val="00EB04D6"/>
    <w:rsid w:val="00EB7CE6"/>
    <w:rsid w:val="00ED0429"/>
    <w:rsid w:val="00ED2065"/>
    <w:rsid w:val="00ED4D34"/>
    <w:rsid w:val="00ED5548"/>
    <w:rsid w:val="00EE296A"/>
    <w:rsid w:val="00EE3D6F"/>
    <w:rsid w:val="00F039CD"/>
    <w:rsid w:val="00F16F74"/>
    <w:rsid w:val="00F17458"/>
    <w:rsid w:val="00F22391"/>
    <w:rsid w:val="00F22FC9"/>
    <w:rsid w:val="00F245BA"/>
    <w:rsid w:val="00F27895"/>
    <w:rsid w:val="00F4079D"/>
    <w:rsid w:val="00F420E5"/>
    <w:rsid w:val="00F42C63"/>
    <w:rsid w:val="00F5150F"/>
    <w:rsid w:val="00F52016"/>
    <w:rsid w:val="00F65C85"/>
    <w:rsid w:val="00F67581"/>
    <w:rsid w:val="00F73661"/>
    <w:rsid w:val="00F73DA3"/>
    <w:rsid w:val="00F8148E"/>
    <w:rsid w:val="00F84EC1"/>
    <w:rsid w:val="00F85F59"/>
    <w:rsid w:val="00F87F2E"/>
    <w:rsid w:val="00F97CB4"/>
    <w:rsid w:val="00FA282F"/>
    <w:rsid w:val="00FA3CFC"/>
    <w:rsid w:val="00FB00FA"/>
    <w:rsid w:val="00FB7F85"/>
    <w:rsid w:val="00FC0A5F"/>
    <w:rsid w:val="00FC1C13"/>
    <w:rsid w:val="00FC64BC"/>
    <w:rsid w:val="00FD0295"/>
    <w:rsid w:val="00FD0AD6"/>
    <w:rsid w:val="00FD1DAD"/>
    <w:rsid w:val="00FD1DCF"/>
    <w:rsid w:val="00FD52BF"/>
    <w:rsid w:val="00FE1DAA"/>
    <w:rsid w:val="00FE28F8"/>
    <w:rsid w:val="00FE2964"/>
    <w:rsid w:val="00FE3B6B"/>
    <w:rsid w:val="00FE5D87"/>
    <w:rsid w:val="00FF2399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4E3B-E3D6-4802-8DEB-0F723BA7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10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13</cp:revision>
  <cp:lastPrinted>2020-03-16T12:28:00Z</cp:lastPrinted>
  <dcterms:created xsi:type="dcterms:W3CDTF">2021-05-31T19:01:00Z</dcterms:created>
  <dcterms:modified xsi:type="dcterms:W3CDTF">2021-05-31T19:12:00Z</dcterms:modified>
</cp:coreProperties>
</file>